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3492" w:rsidR="00143492" w:rsidP="00143492" w:rsidRDefault="00143492" w14:paraId="686C27F2" w14:textId="77777777">
      <w:pPr>
        <w:numPr>
          <w:ilvl w:val="0"/>
          <w:numId w:val="1"/>
        </w:numPr>
        <w:shd w:val="clear" w:color="auto" w:fill="FFFFFF"/>
        <w:spacing w:before="100" w:beforeAutospacing="true" w:after="100" w:afterAutospacing="true" w:line="240" w:lineRule="auto"/>
        <w15:collapsed w:val="false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bookmarkStart w:name="_GoBack" w:id="0"/>
      <w:bookmarkEnd w:id="0"/>
    </w:p>
    <w:p w:rsidRPr="00143492" w:rsidR="00143492" w:rsidP="00143492" w:rsidRDefault="00143492" w14:paraId="184565FA" w14:textId="77777777">
      <w:pPr>
        <w:shd w:val="clear" w:color="auto" w:fill="FFFFFF"/>
        <w:spacing w:before="161" w:after="161" w:line="240" w:lineRule="auto"/>
        <w:outlineLvl w:val="0"/>
        <w:rPr>
          <w:rFonts w:ascii="Arial" w:hAnsi="Arial" w:eastAsia="Times New Roman" w:cs="Arial"/>
          <w:b/>
          <w:bCs/>
          <w:color w:val="000000"/>
          <w:kern w:val="36"/>
          <w:sz w:val="36"/>
          <w:szCs w:val="36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kern w:val="36"/>
          <w:sz w:val="36"/>
          <w:szCs w:val="36"/>
          <w:lang w:eastAsia="hr-HR"/>
        </w:rPr>
        <w:t>VW Transporter 1,9 TD reg 2021</w:t>
      </w:r>
    </w:p>
    <w:p w:rsidRPr="00143492" w:rsidR="00143492" w:rsidP="00143492" w:rsidRDefault="00143492" w14:paraId="3965F359" w14:textId="77777777">
      <w:p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Prodajem rabljeno vozilo: VW Transporter </w:t>
      </w:r>
    </w:p>
    <w:p w:rsidRPr="00143492" w:rsidR="00143492" w:rsidP="00143492" w:rsidRDefault="00143492" w14:paraId="17357AC5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Cijena </w:t>
      </w:r>
    </w:p>
    <w:p w:rsidRPr="00143492" w:rsidR="00143492" w:rsidP="00143492" w:rsidRDefault="00143492" w14:paraId="79B39E72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13.015 kn </w:t>
      </w:r>
      <w:r w:rsidRPr="00143492">
        <w:rPr>
          <w:rFonts w:ascii="Arial" w:hAnsi="Arial" w:eastAsia="Times New Roman" w:cs="Arial"/>
          <w:b/>
          <w:bCs/>
          <w:color w:val="656565"/>
          <w:sz w:val="18"/>
          <w:szCs w:val="18"/>
          <w:lang w:eastAsia="hr-HR"/>
        </w:rPr>
        <w:t xml:space="preserve">~ 1.750 € </w:t>
      </w:r>
    </w:p>
    <w:p w:rsidRPr="00143492" w:rsidR="00143492" w:rsidP="00143492" w:rsidRDefault="00143492" w14:paraId="7AD2752B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Pošalji poruku </w:t>
      </w:r>
    </w:p>
    <w:p w:rsidRPr="00143492" w:rsidR="00143492" w:rsidP="00143492" w:rsidRDefault="00143492" w14:paraId="76E5F944" w14:textId="77777777">
      <w:pPr>
        <w:shd w:val="clear" w:color="auto" w:fill="F2F4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 xml:space="preserve">Veleprodajna cijena: </w:t>
      </w:r>
    </w:p>
    <w:p w:rsidRPr="00143492" w:rsidR="00143492" w:rsidP="00143492" w:rsidRDefault="00143492" w14:paraId="6F988F46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Približno: </w:t>
      </w:r>
    </w:p>
    <w:p w:rsidRPr="00143492" w:rsidR="00143492" w:rsidP="00143492" w:rsidRDefault="00143492" w14:paraId="4ABD6E16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Netto cijena: </w:t>
      </w:r>
    </w:p>
    <w:p w:rsidRPr="00143492" w:rsidR="00143492" w:rsidP="00143492" w:rsidRDefault="00143492" w14:paraId="60350CFE" w14:textId="77777777">
      <w:pPr>
        <w:shd w:val="clear" w:color="auto" w:fill="F2F4FF"/>
        <w:spacing w:after="0" w:line="240" w:lineRule="auto"/>
        <w:rPr>
          <w:rFonts w:ascii="Arial" w:hAnsi="Arial" w:eastAsia="Times New Roman" w:cs="Arial"/>
          <w:color w:val="656565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656565"/>
          <w:sz w:val="18"/>
          <w:szCs w:val="18"/>
          <w:lang w:eastAsia="hr-HR"/>
        </w:rPr>
        <w:t xml:space="preserve">PDV: </w:t>
      </w:r>
    </w:p>
    <w:p w:rsidRPr="00143492" w:rsidR="00143492" w:rsidP="00143492" w:rsidRDefault="00EC0560" w14:paraId="6E4065A8" w14:textId="77777777">
      <w:pPr>
        <w:numPr>
          <w:ilvl w:val="0"/>
          <w:numId w:val="2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7">
        <w:r w:rsidRPr="00143492" w:rsidR="00143492">
          <w:rPr>
            <w:rFonts w:ascii="Arial" w:hAnsi="Arial" w:eastAsia="Times New Roman" w:cs="Arial"/>
            <w:b/>
            <w:bCs/>
            <w:color w:val="1787AE"/>
            <w:sz w:val="18"/>
            <w:szCs w:val="18"/>
            <w:bdr w:val="single" w:color="D0D0CE" w:sz="6" w:space="0" w:frame="true"/>
            <w:lang w:eastAsia="hr-HR"/>
          </w:rPr>
          <w:t xml:space="preserve">Trebaš kredit? </w:t>
        </w:r>
      </w:hyperlink>
    </w:p>
    <w:p w:rsidRPr="00143492" w:rsidR="00143492" w:rsidP="00143492" w:rsidRDefault="00143492" w14:paraId="3788C1C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Šifra oglasa: 30815408 </w:t>
      </w:r>
    </w:p>
    <w:p w:rsidRPr="00143492" w:rsidR="00143492" w:rsidP="00143492" w:rsidRDefault="00143492" w14:paraId="147E26B1" w14:textId="77777777">
      <w:pPr>
        <w:numPr>
          <w:ilvl w:val="0"/>
          <w:numId w:val="3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Usporedi </w:t>
      </w:r>
    </w:p>
    <w:p w:rsidRPr="00143492" w:rsidR="00143492" w:rsidP="00143492" w:rsidRDefault="00143492" w14:paraId="469F0767" w14:textId="77777777">
      <w:pPr>
        <w:numPr>
          <w:ilvl w:val="0"/>
          <w:numId w:val="3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Podijeli </w:t>
      </w:r>
    </w:p>
    <w:p w:rsidRPr="00143492" w:rsidR="00143492" w:rsidP="00143492" w:rsidRDefault="00143492" w14:paraId="5DEBCF9C" w14:textId="77777777">
      <w:pPr>
        <w:numPr>
          <w:ilvl w:val="0"/>
          <w:numId w:val="3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Spremi </w:t>
      </w:r>
    </w:p>
    <w:p w:rsidRPr="00143492" w:rsidR="00143492" w:rsidP="00143492" w:rsidRDefault="00143492" w14:paraId="3A8881AB" w14:textId="77777777">
      <w:pPr>
        <w:numPr>
          <w:ilvl w:val="0"/>
          <w:numId w:val="4"/>
        </w:numPr>
        <w:shd w:val="clear" w:color="auto" w:fill="F6F6F6"/>
        <w:spacing w:before="100" w:beforeAutospacing="true" w:after="100" w:afterAutospacing="true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</w:p>
    <w:p w:rsidRPr="00143492" w:rsidR="00143492" w:rsidP="00143492" w:rsidRDefault="00143492" w14:paraId="21E3497A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Godina proizvodnje</w:t>
      </w:r>
    </w:p>
    <w:p w:rsidRPr="00143492" w:rsidR="00143492" w:rsidP="00143492" w:rsidRDefault="00143492" w14:paraId="27868452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1993</w:t>
      </w:r>
    </w:p>
    <w:p w:rsidRPr="00143492" w:rsidR="00143492" w:rsidP="00143492" w:rsidRDefault="00143492" w14:paraId="6E8EFDB3" w14:textId="77777777">
      <w:pPr>
        <w:numPr>
          <w:ilvl w:val="0"/>
          <w:numId w:val="4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Prijeđeni kilometri</w:t>
      </w:r>
    </w:p>
    <w:p w:rsidRPr="00143492" w:rsidR="00143492" w:rsidP="00143492" w:rsidRDefault="00143492" w14:paraId="7EA7B9E7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324.000 </w:t>
      </w:r>
    </w:p>
    <w:p w:rsidRPr="00143492" w:rsidR="00143492" w:rsidP="00143492" w:rsidRDefault="00143492" w14:paraId="0393D91E" w14:textId="77777777">
      <w:pPr>
        <w:numPr>
          <w:ilvl w:val="0"/>
          <w:numId w:val="4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Snaga motora</w:t>
      </w:r>
    </w:p>
    <w:p w:rsidRPr="00143492" w:rsidR="00143492" w:rsidP="00143492" w:rsidRDefault="00143492" w14:paraId="59FD13A9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44 kW </w:t>
      </w:r>
    </w:p>
    <w:p w:rsidRPr="00143492" w:rsidR="00143492" w:rsidP="00143492" w:rsidRDefault="00143492" w14:paraId="5CE82A56" w14:textId="77777777">
      <w:pPr>
        <w:numPr>
          <w:ilvl w:val="0"/>
          <w:numId w:val="4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Vrsta motora</w:t>
      </w:r>
    </w:p>
    <w:p w:rsidRPr="00143492" w:rsidR="00143492" w:rsidP="00143492" w:rsidRDefault="00143492" w14:paraId="51AD0D51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Diesel</w:t>
      </w:r>
    </w:p>
    <w:p w:rsidRPr="00143492" w:rsidR="00143492" w:rsidP="00143492" w:rsidRDefault="00143492" w14:paraId="76E4C1BA" w14:textId="77777777">
      <w:pPr>
        <w:numPr>
          <w:ilvl w:val="0"/>
          <w:numId w:val="4"/>
        </w:numPr>
        <w:shd w:val="clear" w:color="auto" w:fill="F6F6F6"/>
        <w:spacing w:after="0" w:line="240" w:lineRule="auto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Ručni mjenjač</w:t>
      </w:r>
    </w:p>
    <w:p w:rsidRPr="00143492" w:rsidR="00143492" w:rsidP="00143492" w:rsidRDefault="00143492" w14:paraId="40E8EC97" w14:textId="77777777">
      <w:pPr>
        <w:shd w:val="clear" w:color="auto" w:fill="F6F6F6"/>
        <w:spacing w:after="0" w:line="240" w:lineRule="auto"/>
        <w:ind w:left="720"/>
        <w:jc w:val="center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Da</w:t>
      </w: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</w:t>
      </w:r>
    </w:p>
    <w:p w:rsidRPr="00143492" w:rsidR="00143492" w:rsidP="00143492" w:rsidRDefault="00143492" w14:paraId="42C9259C" w14:textId="77777777">
      <w:pPr>
        <w:shd w:val="clear" w:color="auto" w:fill="FFFF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>Osnovne informacije</w:t>
      </w:r>
    </w:p>
    <w:p w:rsidRPr="00143492" w:rsidR="00143492" w:rsidP="00143492" w:rsidRDefault="00143492" w14:paraId="39B4B9D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Lokacija vozila </w:t>
      </w:r>
    </w:p>
    <w:p w:rsidRPr="00143492" w:rsidR="00143492" w:rsidP="00143492" w:rsidRDefault="00143492" w14:paraId="6549998F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Vukovarsko-srijemska, Vukovar, Centar </w:t>
      </w:r>
    </w:p>
    <w:p w:rsidRPr="00143492" w:rsidR="00143492" w:rsidP="00143492" w:rsidRDefault="00143492" w14:paraId="5394EED8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Marka automobila </w:t>
      </w:r>
    </w:p>
    <w:p w:rsidRPr="00143492" w:rsidR="00143492" w:rsidP="00143492" w:rsidRDefault="00143492" w14:paraId="139BC3E4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VW </w:t>
      </w:r>
    </w:p>
    <w:p w:rsidRPr="00143492" w:rsidR="00143492" w:rsidP="00143492" w:rsidRDefault="00143492" w14:paraId="59B6B92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Model automobila </w:t>
      </w:r>
    </w:p>
    <w:p w:rsidRPr="00143492" w:rsidR="00143492" w:rsidP="00143492" w:rsidRDefault="00143492" w14:paraId="51E8DC69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Transporter </w:t>
      </w:r>
    </w:p>
    <w:p w:rsidRPr="00143492" w:rsidR="00143492" w:rsidP="00143492" w:rsidRDefault="00143492" w14:paraId="6D5C958A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Tip automobila </w:t>
      </w:r>
    </w:p>
    <w:p w:rsidRPr="00143492" w:rsidR="00143492" w:rsidP="00143492" w:rsidRDefault="00143492" w14:paraId="13E1B078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1,9 TD Kat /2920/0,9 5/ </w:t>
      </w:r>
    </w:p>
    <w:p w:rsidRPr="00143492" w:rsidR="00143492" w:rsidP="00143492" w:rsidRDefault="00143492" w14:paraId="543B9D45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Broj šasije </w:t>
      </w:r>
    </w:p>
    <w:p w:rsidRPr="00143492" w:rsidR="00143492" w:rsidP="00143492" w:rsidRDefault="00143492" w14:paraId="0E0D4A51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WV2ZZZ70ZPH048510 </w:t>
      </w:r>
    </w:p>
    <w:p w:rsidRPr="00143492" w:rsidR="00143492" w:rsidP="00143492" w:rsidRDefault="00143492" w14:paraId="2EE8CEA2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Godina proizvodnje </w:t>
      </w:r>
    </w:p>
    <w:p w:rsidRPr="00143492" w:rsidR="00143492" w:rsidP="00143492" w:rsidRDefault="00143492" w14:paraId="344BE216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1993. godište </w:t>
      </w:r>
    </w:p>
    <w:p w:rsidRPr="00143492" w:rsidR="00143492" w:rsidP="00143492" w:rsidRDefault="00143492" w14:paraId="5E2D3989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Registriran do </w:t>
      </w:r>
    </w:p>
    <w:p w:rsidRPr="00143492" w:rsidR="00143492" w:rsidP="00143492" w:rsidRDefault="00143492" w14:paraId="08052AEB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02 / 2021 </w:t>
      </w:r>
    </w:p>
    <w:p w:rsidRPr="00143492" w:rsidR="00143492" w:rsidP="00143492" w:rsidRDefault="00143492" w14:paraId="494C2D4C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Prijeđeni kilometri </w:t>
      </w:r>
    </w:p>
    <w:p w:rsidRPr="00143492" w:rsidR="00143492" w:rsidP="00143492" w:rsidRDefault="00143492" w14:paraId="0A7291BB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324000 km </w:t>
      </w:r>
    </w:p>
    <w:p w:rsidRPr="00143492" w:rsidR="00143492" w:rsidP="00143492" w:rsidRDefault="00143492" w14:paraId="684D7398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Motor </w:t>
      </w:r>
    </w:p>
    <w:p w:rsidRPr="00143492" w:rsidR="00143492" w:rsidP="00143492" w:rsidRDefault="00143492" w14:paraId="7E58850D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Diesel </w:t>
      </w:r>
    </w:p>
    <w:p w:rsidRPr="00143492" w:rsidR="00143492" w:rsidP="00143492" w:rsidRDefault="00143492" w14:paraId="24F5471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Snaga motora </w:t>
      </w:r>
    </w:p>
    <w:p w:rsidRPr="00143492" w:rsidR="00143492" w:rsidP="00143492" w:rsidRDefault="00143492" w14:paraId="70B46769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44 kW </w:t>
      </w:r>
    </w:p>
    <w:p w:rsidRPr="00143492" w:rsidR="00143492" w:rsidP="00143492" w:rsidRDefault="00143492" w14:paraId="53F01A3C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lastRenderedPageBreak/>
        <w:t xml:space="preserve">Radni obujam </w:t>
      </w:r>
    </w:p>
    <w:p w:rsidRPr="00143492" w:rsidR="00143492" w:rsidP="00143492" w:rsidRDefault="00143492" w14:paraId="3D2B49A3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1.900 cm3 </w:t>
      </w:r>
    </w:p>
    <w:p w:rsidRPr="00143492" w:rsidR="00143492" w:rsidP="00143492" w:rsidRDefault="00143492" w14:paraId="40B4C3E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Mjenjač </w:t>
      </w:r>
    </w:p>
    <w:p w:rsidRPr="00143492" w:rsidR="00143492" w:rsidP="00143492" w:rsidRDefault="00143492" w14:paraId="71CBB4DA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Mehanički mjenjač </w:t>
      </w:r>
    </w:p>
    <w:p w:rsidRPr="00143492" w:rsidR="00143492" w:rsidP="00143492" w:rsidRDefault="00143492" w14:paraId="2EE603C9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Broj stupnjeva </w:t>
      </w:r>
    </w:p>
    <w:p w:rsidRPr="00143492" w:rsidR="00143492" w:rsidP="00143492" w:rsidRDefault="00143492" w14:paraId="492C01C6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5 stupnjeva </w:t>
      </w:r>
    </w:p>
    <w:p w:rsidRPr="00143492" w:rsidR="00143492" w:rsidP="00143492" w:rsidRDefault="00143492" w14:paraId="384CD4E8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Stanje </w:t>
      </w:r>
    </w:p>
    <w:p w:rsidRPr="00143492" w:rsidR="00143492" w:rsidP="00143492" w:rsidRDefault="00143492" w14:paraId="7690A929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rabljeno </w:t>
      </w:r>
    </w:p>
    <w:p w:rsidRPr="00143492" w:rsidR="00143492" w:rsidP="00143492" w:rsidRDefault="00143492" w14:paraId="26B684C7" w14:textId="77777777">
      <w:pPr>
        <w:shd w:val="clear" w:color="auto" w:fill="FFFFFF"/>
        <w:spacing w:before="100" w:beforeAutospacing="true" w:after="100" w:afterAutospacing="true" w:line="240" w:lineRule="auto"/>
        <w:outlineLvl w:val="1"/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27"/>
          <w:szCs w:val="27"/>
          <w:lang w:eastAsia="hr-HR"/>
        </w:rPr>
        <w:t>Opis oglasa</w:t>
      </w:r>
    </w:p>
    <w:p w:rsidRPr="00143492" w:rsidR="00143492" w:rsidP="00143492" w:rsidRDefault="00143492" w14:paraId="43109BF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T4 kombi u dobrom stanju, putnicki 8+1 ,registriran godinu dana, motor odlican, jednostavan bez elektronike, servis turba napravljen, nove gume, kocnice, kugle, ulje, svi filteri, grijaci svi, alnaser, crijeva, ulje u kocnicama, zupcasti, rucna kocnica, sajle, servo volan, kuka, itd sjedi pali vozi.. nemjenjam</w:t>
      </w:r>
    </w:p>
    <w:p w:rsidR="00143492" w:rsidP="00143492" w:rsidRDefault="00143492" w14:paraId="450896F9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</w:p>
    <w:p w:rsidRPr="00143492" w:rsidR="00143492" w:rsidP="00143492" w:rsidRDefault="00143492" w14:paraId="5B01D6BD" w14:textId="4240A50C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objavljen </w:t>
      </w:r>
    </w:p>
    <w:p w:rsidRPr="00143492" w:rsidR="00143492" w:rsidP="00143492" w:rsidRDefault="00143492" w14:paraId="709807F2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 xml:space="preserve">29.04.2020. u 01:29 </w:t>
      </w:r>
    </w:p>
    <w:p w:rsidRPr="00143492" w:rsidR="00143492" w:rsidP="00143492" w:rsidRDefault="00143492" w14:paraId="1375BDBC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Do isteka još</w:t>
      </w:r>
    </w:p>
    <w:p w:rsidRPr="00143492" w:rsidR="00143492" w:rsidP="00143492" w:rsidRDefault="00143492" w14:paraId="26FCA1A7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84 dana i 1 sat</w:t>
      </w:r>
    </w:p>
    <w:p w:rsidRPr="00143492" w:rsidR="00143492" w:rsidP="00143492" w:rsidRDefault="00143492" w14:paraId="44D23AAA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>Oglas prikazan</w:t>
      </w:r>
    </w:p>
    <w:p w:rsidRPr="00143492" w:rsidR="00143492" w:rsidP="00143492" w:rsidRDefault="00143492" w14:paraId="50217209" w14:textId="77777777">
      <w:pPr>
        <w:shd w:val="clear" w:color="auto" w:fill="FFFFFF"/>
        <w:spacing w:after="0" w:line="240" w:lineRule="auto"/>
        <w:ind w:left="720"/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b/>
          <w:bCs/>
          <w:color w:val="000000"/>
          <w:sz w:val="18"/>
          <w:szCs w:val="18"/>
          <w:lang w:eastAsia="hr-HR"/>
        </w:rPr>
        <w:t>3201 puta</w:t>
      </w:r>
    </w:p>
    <w:p w:rsidRPr="00143492" w:rsidR="00143492" w:rsidP="00143492" w:rsidRDefault="00143492" w14:paraId="2E209ACA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Prijavi oglas </w:t>
      </w:r>
    </w:p>
    <w:p w:rsidRPr="00143492" w:rsidR="00143492" w:rsidP="00143492" w:rsidRDefault="00143492" w14:paraId="33DEF0DB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« Povratak Isprintaj oglas </w:t>
      </w:r>
    </w:p>
    <w:p w:rsidRPr="00143492" w:rsidR="00143492" w:rsidP="00143492" w:rsidRDefault="00EC0560" w14:paraId="0ACAC14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8">
        <w:r w:rsidRPr="00143492" w:rsidR="00143492">
          <w:rPr>
            <w:rFonts w:ascii="Arial" w:hAnsi="Arial" w:eastAsia="Times New Roman" w:cs="Arial"/>
            <w:color w:val="FFFFFF"/>
            <w:sz w:val="18"/>
            <w:szCs w:val="18"/>
            <w:lang w:eastAsia="hr-HR"/>
          </w:rPr>
          <w:t xml:space="preserve">- </w:t>
        </w:r>
      </w:hyperlink>
    </w:p>
    <w:p w:rsidRPr="00143492" w:rsidR="00143492" w:rsidP="00143492" w:rsidRDefault="00EC0560" w14:paraId="1F6476DD" w14:textId="77777777">
      <w:pPr>
        <w:shd w:val="clear" w:color="auto" w:fill="FFFFFF"/>
        <w:spacing w:before="100" w:beforeAutospacing="true" w:after="100" w:afterAutospacing="true" w:line="240" w:lineRule="auto"/>
        <w:outlineLvl w:val="2"/>
        <w:rPr>
          <w:rFonts w:ascii="Arial" w:hAnsi="Arial" w:eastAsia="Times New Roman" w:cs="Arial"/>
          <w:b/>
          <w:bCs/>
          <w:color w:val="000000"/>
          <w:sz w:val="24"/>
          <w:szCs w:val="24"/>
          <w:lang w:eastAsia="hr-HR"/>
        </w:rPr>
      </w:pPr>
      <w:hyperlink w:history="true" r:id="rId9">
        <w:r w:rsidRPr="00143492" w:rsidR="00143492">
          <w:rPr>
            <w:rFonts w:ascii="Arial" w:hAnsi="Arial" w:eastAsia="Times New Roman" w:cs="Arial"/>
            <w:b/>
            <w:bCs/>
            <w:color w:val="1787AE"/>
            <w:sz w:val="24"/>
            <w:szCs w:val="24"/>
            <w:bdr w:val="none" w:color="auto" w:sz="0" w:space="0" w:frame="true"/>
            <w:lang w:eastAsia="hr-HR"/>
          </w:rPr>
          <w:t>---ivan---</w:t>
        </w:r>
      </w:hyperlink>
    </w:p>
    <w:p w:rsidRPr="00143492" w:rsidR="00143492" w:rsidP="00143492" w:rsidRDefault="00EC0560" w14:paraId="6C30C21E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10">
        <w:r w:rsidRPr="00143492" w:rsidR="00143492">
          <w:rPr>
            <w:rFonts w:ascii="Arial" w:hAnsi="Arial" w:eastAsia="Times New Roman" w:cs="Arial"/>
            <w:color w:val="1787AE"/>
            <w:sz w:val="18"/>
            <w:szCs w:val="18"/>
            <w:lang w:eastAsia="hr-HR"/>
          </w:rPr>
          <w:t xml:space="preserve">Svi oglasi ovog oglašivača </w:t>
        </w:r>
      </w:hyperlink>
    </w:p>
    <w:p w:rsidRPr="00143492" w:rsidR="00143492" w:rsidP="00143492" w:rsidRDefault="00143492" w14:paraId="2593DDD4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Korisnik je verificirao broj telefona u državi: Hrvatska </w:t>
      </w:r>
    </w:p>
    <w:p w:rsidRPr="00143492" w:rsidR="00143492" w:rsidP="00143492" w:rsidRDefault="00143492" w14:paraId="34B1DB45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Adresa: </w:t>
      </w: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32000 Vukovar, Vukovarsko-srijemska, Hrvatska </w:t>
      </w:r>
    </w:p>
    <w:p w:rsidRPr="00143492" w:rsidR="00143492" w:rsidP="00143492" w:rsidRDefault="00EC0560" w14:paraId="2635A3F6" w14:textId="77777777">
      <w:pPr>
        <w:numPr>
          <w:ilvl w:val="0"/>
          <w:numId w:val="5"/>
        </w:num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hyperlink w:history="true" r:id="rId11">
        <w:r w:rsidRPr="00143492" w:rsidR="00143492">
          <w:rPr>
            <w:rFonts w:ascii="Arial" w:hAnsi="Arial" w:eastAsia="Times New Roman" w:cs="Arial"/>
            <w:color w:val="1787AE"/>
            <w:sz w:val="18"/>
            <w:szCs w:val="18"/>
            <w:lang w:eastAsia="hr-HR"/>
          </w:rPr>
          <w:t>Telefon: 098/960-4069</w:t>
        </w:r>
      </w:hyperlink>
      <w:r w:rsidRPr="00143492" w:rsid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</w:t>
      </w:r>
    </w:p>
    <w:p w:rsidRPr="00143492" w:rsidR="00143492" w:rsidP="00143492" w:rsidRDefault="00143492" w14:paraId="72DFC930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Pošalji poruku </w:t>
      </w:r>
    </w:p>
    <w:p w:rsidRPr="00143492" w:rsidR="00143492" w:rsidP="00143492" w:rsidRDefault="00143492" w14:paraId="0E3638D1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outlineLvl w:val="3"/>
        <w:rPr>
          <w:rFonts w:ascii="Arial" w:hAnsi="Arial" w:eastAsia="Times New Roman" w:cs="Arial"/>
          <w:b/>
          <w:bCs/>
          <w:caps/>
          <w:color w:val="333333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b/>
          <w:bCs/>
          <w:caps/>
          <w:color w:val="333333"/>
          <w:sz w:val="2"/>
          <w:szCs w:val="2"/>
          <w:lang w:eastAsia="hr-HR"/>
        </w:rPr>
        <w:t>Korisnička podrška</w:t>
      </w:r>
    </w:p>
    <w:p w:rsidRPr="00143492" w:rsidR="00143492" w:rsidP="00143492" w:rsidRDefault="00143492" w14:paraId="512E5F80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</w:p>
    <w:p w:rsidRPr="00143492" w:rsidR="00143492" w:rsidP="00143492" w:rsidRDefault="00143492" w14:paraId="7B128677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333333"/>
          <w:sz w:val="2"/>
          <w:szCs w:val="2"/>
          <w:lang w:eastAsia="hr-HR"/>
        </w:rPr>
        <w:t xml:space="preserve">Telefon: </w:t>
      </w:r>
      <w:hyperlink w:history="true" r:id="rId12">
        <w:r w:rsidRPr="00143492">
          <w:rPr>
            <w:rFonts w:ascii="Arial" w:hAnsi="Arial" w:eastAsia="Times New Roman" w:cs="Arial"/>
            <w:color w:val="333333"/>
            <w:sz w:val="2"/>
            <w:szCs w:val="2"/>
            <w:u w:val="single"/>
            <w:lang w:eastAsia="hr-HR"/>
          </w:rPr>
          <w:t>01.6500.953</w:t>
        </w:r>
      </w:hyperlink>
    </w:p>
    <w:p w:rsidRPr="00143492" w:rsidR="00143492" w:rsidP="00143492" w:rsidRDefault="00143492" w14:paraId="10BD82B0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</w:p>
    <w:p w:rsidRPr="00143492" w:rsidR="00143492" w:rsidP="00143492" w:rsidRDefault="00143492" w14:paraId="514B4C5D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333333"/>
          <w:sz w:val="2"/>
          <w:szCs w:val="2"/>
          <w:lang w:eastAsia="hr-HR"/>
        </w:rPr>
        <w:t xml:space="preserve">Radno vrijeme: Svaki dan od </w:t>
      </w:r>
      <w:r w:rsidRPr="00143492">
        <w:rPr>
          <w:rFonts w:ascii="Arial" w:hAnsi="Arial" w:eastAsia="Times New Roman" w:cs="Arial"/>
          <w:b/>
          <w:bCs/>
          <w:color w:val="333333"/>
          <w:sz w:val="2"/>
          <w:szCs w:val="2"/>
          <w:lang w:eastAsia="hr-HR"/>
        </w:rPr>
        <w:t>8:00–20:00</w:t>
      </w:r>
    </w:p>
    <w:p w:rsidRPr="00143492" w:rsidR="00143492" w:rsidP="00143492" w:rsidRDefault="00143492" w14:paraId="50BD6EFD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</w:p>
    <w:p w:rsidRPr="00143492" w:rsidR="00143492" w:rsidP="00143492" w:rsidRDefault="00143492" w14:paraId="0E57CCA2" w14:textId="77777777">
      <w:pPr>
        <w:numPr>
          <w:ilvl w:val="0"/>
          <w:numId w:val="6"/>
        </w:numPr>
        <w:shd w:val="clear" w:color="auto" w:fill="FDCD00"/>
        <w:spacing w:before="100" w:beforeAutospacing="true" w:after="100" w:afterAutospacing="true" w:line="240" w:lineRule="auto"/>
        <w:rPr>
          <w:rFonts w:ascii="Arial" w:hAnsi="Arial" w:eastAsia="Times New Roman" w:cs="Arial"/>
          <w:color w:val="333333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333333"/>
          <w:sz w:val="2"/>
          <w:szCs w:val="2"/>
          <w:lang w:eastAsia="hr-HR"/>
        </w:rPr>
        <w:t xml:space="preserve">Email: </w:t>
      </w:r>
      <w:hyperlink w:history="true" r:id="rId13">
        <w:r w:rsidRPr="00143492">
          <w:rPr>
            <w:rFonts w:ascii="Arial" w:hAnsi="Arial" w:eastAsia="Times New Roman" w:cs="Arial"/>
            <w:color w:val="333333"/>
            <w:sz w:val="2"/>
            <w:szCs w:val="2"/>
            <w:u w:val="single"/>
            <w:lang w:eastAsia="hr-HR"/>
          </w:rPr>
          <w:t>podrska@njuskalo.hr</w:t>
        </w:r>
      </w:hyperlink>
    </w:p>
    <w:p w:rsidRPr="00143492" w:rsidR="00143492" w:rsidP="00143492" w:rsidRDefault="00EC0560" w14:paraId="59522BD5" w14:textId="77777777">
      <w:pPr>
        <w:numPr>
          <w:ilvl w:val="0"/>
          <w:numId w:val="7"/>
        </w:numPr>
        <w:shd w:val="clear" w:color="auto" w:fill="FFFFFF"/>
        <w:spacing w:beforeAutospacing="true" w:after="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hyperlink w:history="true" r:id="rId14">
        <w:r w:rsidRPr="00143492" w:rsidR="00143492">
          <w:rPr>
            <w:rFonts w:ascii="Arial" w:hAnsi="Arial" w:eastAsia="Times New Roman" w:cs="Arial"/>
            <w:color w:val="D0D0CE"/>
            <w:sz w:val="2"/>
            <w:szCs w:val="2"/>
            <w:bdr w:val="none" w:color="auto" w:sz="0" w:space="0" w:frame="true"/>
            <w:lang w:eastAsia="hr-HR"/>
          </w:rPr>
          <w:t>Kontakt i pomoć</w:t>
        </w:r>
      </w:hyperlink>
    </w:p>
    <w:p w:rsidRPr="00143492" w:rsidR="00143492" w:rsidP="00143492" w:rsidRDefault="00143492" w14:paraId="40686112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O nama</w:t>
      </w:r>
    </w:p>
    <w:p w:rsidRPr="00143492" w:rsidR="00143492" w:rsidP="00143492" w:rsidRDefault="00143492" w14:paraId="7F60CF72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Oglašavanje</w:t>
      </w:r>
    </w:p>
    <w:p w:rsidRPr="00143492" w:rsidR="00143492" w:rsidP="00143492" w:rsidRDefault="00143492" w14:paraId="4003356F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Uvjeti i pravila korištenja</w:t>
      </w:r>
    </w:p>
    <w:p w:rsidRPr="00143492" w:rsidR="00143492" w:rsidP="00143492" w:rsidRDefault="00EC0560" w14:paraId="5625C840" w14:textId="77777777">
      <w:pPr>
        <w:numPr>
          <w:ilvl w:val="0"/>
          <w:numId w:val="7"/>
        </w:numPr>
        <w:shd w:val="clear" w:color="auto" w:fill="FFFFFF"/>
        <w:spacing w:beforeAutospacing="true" w:after="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hyperlink w:tgtFrame="_blank" w:history="true" r:id="rId15">
        <w:r w:rsidRPr="00143492" w:rsidR="00143492">
          <w:rPr>
            <w:rFonts w:ascii="Arial" w:hAnsi="Arial" w:eastAsia="Times New Roman" w:cs="Arial"/>
            <w:color w:val="D0D0CE"/>
            <w:sz w:val="2"/>
            <w:szCs w:val="2"/>
            <w:bdr w:val="none" w:color="auto" w:sz="0" w:space="0" w:frame="true"/>
            <w:lang w:eastAsia="hr-HR"/>
          </w:rPr>
          <w:t>Politika privatnosti</w:t>
        </w:r>
      </w:hyperlink>
    </w:p>
    <w:p w:rsidRPr="00143492" w:rsidR="00143492" w:rsidP="00143492" w:rsidRDefault="00143492" w14:paraId="028032CB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Podešavanje kolačića</w:t>
      </w:r>
    </w:p>
    <w:p w:rsidRPr="00143492" w:rsidR="00143492" w:rsidP="00143492" w:rsidRDefault="00143492" w14:paraId="0B294CAC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Načini plaćanja</w:t>
      </w:r>
    </w:p>
    <w:p w:rsidRPr="00143492" w:rsidR="00143492" w:rsidP="00143492" w:rsidRDefault="00EC0560" w14:paraId="4A6F1B6F" w14:textId="77777777">
      <w:pPr>
        <w:numPr>
          <w:ilvl w:val="0"/>
          <w:numId w:val="7"/>
        </w:numPr>
        <w:shd w:val="clear" w:color="auto" w:fill="FFFFFF"/>
        <w:spacing w:beforeAutospacing="true" w:after="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hyperlink w:history="true" r:id="rId16">
        <w:r w:rsidRPr="00143492" w:rsidR="00143492">
          <w:rPr>
            <w:rFonts w:ascii="Arial" w:hAnsi="Arial" w:eastAsia="Times New Roman" w:cs="Arial"/>
            <w:color w:val="D0D0CE"/>
            <w:sz w:val="2"/>
            <w:szCs w:val="2"/>
            <w:bdr w:val="none" w:color="auto" w:sz="0" w:space="0" w:frame="true"/>
            <w:lang w:eastAsia="hr-HR"/>
          </w:rPr>
          <w:t>Mapa stranica</w:t>
        </w:r>
      </w:hyperlink>
    </w:p>
    <w:p w:rsidRPr="00143492" w:rsidR="00143492" w:rsidP="00143492" w:rsidRDefault="00143492" w14:paraId="237C3D98" w14:textId="77777777">
      <w:pPr>
        <w:numPr>
          <w:ilvl w:val="0"/>
          <w:numId w:val="7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Predaj oglas</w:t>
      </w:r>
    </w:p>
    <w:p w:rsidRPr="00143492" w:rsidR="00143492" w:rsidP="00143492" w:rsidRDefault="00143492" w14:paraId="7053B753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Preuzmi: </w:t>
      </w:r>
    </w:p>
    <w:p w:rsidRPr="00143492" w:rsidR="00143492" w:rsidP="00143492" w:rsidRDefault="00143492" w14:paraId="56ACD374" w14:textId="77777777">
      <w:pPr>
        <w:numPr>
          <w:ilvl w:val="0"/>
          <w:numId w:val="8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iOS aplikacija</w:t>
      </w:r>
    </w:p>
    <w:p w:rsidRPr="00143492" w:rsidR="00143492" w:rsidP="00143492" w:rsidRDefault="00143492" w14:paraId="3F38DCFC" w14:textId="77777777">
      <w:pPr>
        <w:numPr>
          <w:ilvl w:val="0"/>
          <w:numId w:val="8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Android aplikacija</w:t>
      </w:r>
    </w:p>
    <w:p w:rsidRPr="00143492" w:rsidR="00143492" w:rsidP="00143492" w:rsidRDefault="00143492" w14:paraId="03829335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Potraži nas: </w:t>
      </w:r>
    </w:p>
    <w:p w:rsidRPr="00143492" w:rsidR="00143492" w:rsidP="00143492" w:rsidRDefault="00143492" w14:paraId="4355FBB2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</w:p>
    <w:p w:rsidRPr="00143492" w:rsidR="00143492" w:rsidP="00143492" w:rsidRDefault="00143492" w14:paraId="54A5B248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</w:p>
    <w:p w:rsidRPr="00143492" w:rsidR="00143492" w:rsidP="00143492" w:rsidRDefault="00143492" w14:paraId="73B54D18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Njuškalo blog</w:t>
      </w:r>
    </w:p>
    <w:p w:rsidRPr="00143492" w:rsidR="00143492" w:rsidP="00143492" w:rsidRDefault="00143492" w14:paraId="0D5B82DD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YouTube</w:t>
      </w:r>
    </w:p>
    <w:p w:rsidRPr="00143492" w:rsidR="00143492" w:rsidP="00143492" w:rsidRDefault="00143492" w14:paraId="0AB8168E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Pinterest</w:t>
      </w:r>
    </w:p>
    <w:p w:rsidRPr="00143492" w:rsidR="00143492" w:rsidP="00143492" w:rsidRDefault="00143492" w14:paraId="5345F6E3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LinkedIn</w:t>
      </w:r>
    </w:p>
    <w:p w:rsidRPr="00143492" w:rsidR="00143492" w:rsidP="00143492" w:rsidRDefault="00143492" w14:paraId="3E1D503C" w14:textId="77777777">
      <w:pPr>
        <w:numPr>
          <w:ilvl w:val="0"/>
          <w:numId w:val="9"/>
        </w:numPr>
        <w:shd w:val="clear" w:color="auto" w:fill="FFFFFF"/>
        <w:spacing w:before="100" w:beforeAutospacing="true" w:after="100" w:afterAutospacing="true" w:line="240" w:lineRule="auto"/>
        <w:ind w:left="1120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i/>
          <w:iCs/>
          <w:color w:val="000000"/>
          <w:sz w:val="18"/>
          <w:szCs w:val="18"/>
          <w:lang w:eastAsia="hr-HR"/>
        </w:rPr>
        <w:t>Viber</w:t>
      </w:r>
    </w:p>
    <w:p w:rsidRPr="00143492" w:rsidR="00143492" w:rsidP="00143492" w:rsidRDefault="00143492" w14:paraId="059BEB9C" w14:textId="77777777">
      <w:pPr>
        <w:shd w:val="clear" w:color="auto" w:fill="FFFFFF"/>
        <w:spacing w:after="0" w:line="240" w:lineRule="auto"/>
        <w:rPr>
          <w:rFonts w:ascii="Arial" w:hAnsi="Arial" w:eastAsia="Times New Roman" w:cs="Arial"/>
          <w:color w:val="000000"/>
          <w:sz w:val="18"/>
          <w:szCs w:val="18"/>
          <w:lang w:eastAsia="hr-HR"/>
        </w:rPr>
      </w:pPr>
      <w:r w:rsidRPr="00143492">
        <w:rPr>
          <w:rFonts w:ascii="Arial" w:hAnsi="Arial" w:eastAsia="Times New Roman" w:cs="Arial"/>
          <w:caps/>
          <w:color w:val="000000"/>
          <w:sz w:val="18"/>
          <w:szCs w:val="18"/>
          <w:lang w:eastAsia="hr-HR"/>
        </w:rPr>
        <w:t>Partnerski portali:</w:t>
      </w:r>
      <w:r w:rsidRPr="00143492">
        <w:rPr>
          <w:rFonts w:ascii="Arial" w:hAnsi="Arial" w:eastAsia="Times New Roman" w:cs="Arial"/>
          <w:color w:val="000000"/>
          <w:sz w:val="18"/>
          <w:szCs w:val="18"/>
          <w:lang w:eastAsia="hr-HR"/>
        </w:rPr>
        <w:t xml:space="preserve"> </w:t>
      </w:r>
    </w:p>
    <w:p w:rsidRPr="00143492" w:rsidR="00143492" w:rsidP="00143492" w:rsidRDefault="00EC0560" w14:paraId="49AA8308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hyperlink w:tgtFrame="_blank" w:history="true" r:id="rId17">
        <w:r w:rsidRPr="00143492" w:rsidR="00143492">
          <w:rPr>
            <w:rFonts w:ascii="Arial" w:hAnsi="Arial" w:eastAsia="Times New Roman" w:cs="Arial"/>
            <w:color w:val="D0D0CE"/>
            <w:sz w:val="2"/>
            <w:szCs w:val="2"/>
            <w:bdr w:val="none" w:color="auto" w:sz="0" w:space="0" w:frame="true"/>
            <w:lang w:eastAsia="hr-HR"/>
          </w:rPr>
          <w:t>24sata</w:t>
        </w:r>
      </w:hyperlink>
    </w:p>
    <w:p w:rsidRPr="00143492" w:rsidR="00143492" w:rsidP="00143492" w:rsidRDefault="00143492" w14:paraId="2D71AF10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Poslovni dnevnik</w:t>
      </w:r>
    </w:p>
    <w:p w:rsidRPr="00143492" w:rsidR="00143492" w:rsidP="00143492" w:rsidRDefault="00EC0560" w14:paraId="7D55B487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hyperlink w:tgtFrame="_blank" w:history="true" r:id="rId18">
        <w:r w:rsidRPr="00143492" w:rsidR="00143492">
          <w:rPr>
            <w:rFonts w:ascii="Arial" w:hAnsi="Arial" w:eastAsia="Times New Roman" w:cs="Arial"/>
            <w:color w:val="D0D0CE"/>
            <w:sz w:val="2"/>
            <w:szCs w:val="2"/>
            <w:bdr w:val="none" w:color="auto" w:sz="0" w:space="0" w:frame="true"/>
            <w:lang w:eastAsia="hr-HR"/>
          </w:rPr>
          <w:t>Večernji list</w:t>
        </w:r>
      </w:hyperlink>
    </w:p>
    <w:p w:rsidRPr="00143492" w:rsidR="00143492" w:rsidP="00143492" w:rsidRDefault="00143492" w14:paraId="5BFB9654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Bika</w:t>
      </w:r>
    </w:p>
    <w:p w:rsidRPr="00143492" w:rsidR="00143492" w:rsidP="00143492" w:rsidRDefault="00143492" w14:paraId="5DC2F4F2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missMAMA</w:t>
      </w:r>
    </w:p>
    <w:p w:rsidRPr="00143492" w:rsidR="00143492" w:rsidP="00143492" w:rsidRDefault="00143492" w14:paraId="1B3BDF5A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missZDRAVA</w:t>
      </w:r>
    </w:p>
    <w:p w:rsidRPr="00143492" w:rsidR="00143492" w:rsidP="00143492" w:rsidRDefault="00143492" w14:paraId="62F447B3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Miss7</w:t>
      </w:r>
    </w:p>
    <w:p w:rsidRPr="00143492" w:rsidR="00143492" w:rsidP="00143492" w:rsidRDefault="00143492" w14:paraId="506F8D38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Gastro</w:t>
      </w:r>
    </w:p>
    <w:p w:rsidRPr="00143492" w:rsidR="00143492" w:rsidP="00143492" w:rsidRDefault="00143492" w14:paraId="62898C76" w14:textId="77777777">
      <w:pPr>
        <w:numPr>
          <w:ilvl w:val="0"/>
          <w:numId w:val="10"/>
        </w:numPr>
        <w:shd w:val="clear" w:color="auto" w:fill="FFFFFF"/>
        <w:spacing w:before="100" w:beforeAutospacing="true" w:after="100" w:afterAutospacing="true" w:line="240" w:lineRule="auto"/>
        <w:ind w:left="1120" w:right="560"/>
        <w:textAlignment w:val="top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>Pixsell</w:t>
      </w:r>
    </w:p>
    <w:p w:rsidRPr="00143492" w:rsidR="00143492" w:rsidP="00143492" w:rsidRDefault="00143492" w14:paraId="51DE7304" w14:textId="77777777">
      <w:pPr>
        <w:shd w:val="clear" w:color="auto" w:fill="FFFFFF"/>
        <w:spacing w:before="100" w:beforeAutospacing="true" w:after="100" w:afterAutospacing="true" w:line="240" w:lineRule="auto"/>
        <w:rPr>
          <w:rFonts w:ascii="Arial" w:hAnsi="Arial" w:eastAsia="Times New Roman" w:cs="Arial"/>
          <w:color w:val="000000"/>
          <w:sz w:val="2"/>
          <w:szCs w:val="2"/>
          <w:lang w:eastAsia="hr-HR"/>
        </w:rPr>
      </w:pPr>
      <w:r w:rsidRPr="00143492">
        <w:rPr>
          <w:rFonts w:ascii="Arial" w:hAnsi="Arial" w:eastAsia="Times New Roman" w:cs="Arial"/>
          <w:color w:val="000000"/>
          <w:sz w:val="2"/>
          <w:szCs w:val="2"/>
          <w:lang w:eastAsia="hr-HR"/>
        </w:rPr>
        <w:t xml:space="preserve">© Njuškalo d.o.o. 2013. Sva prava pridržana. Technology: Trikoder </w:t>
      </w:r>
    </w:p>
    <w:p w:rsidR="006C405E" w:rsidP="00143492" w:rsidRDefault="006C405E" w14:paraId="0439422E" w14:textId="5DEF4CB9"/>
    <w:sectPr w:rsidR="006C405E" w:rsidSect="008F6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31524"/>
    <w:multiLevelType w:val="multilevel"/>
    <w:tmpl w:val="4FC6C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AFF18CA"/>
    <w:multiLevelType w:val="multilevel"/>
    <w:tmpl w:val="520AD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18A9374A"/>
    <w:multiLevelType w:val="multilevel"/>
    <w:tmpl w:val="A77E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1F117FE2"/>
    <w:multiLevelType w:val="multilevel"/>
    <w:tmpl w:val="97F2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DA01C63"/>
    <w:multiLevelType w:val="multilevel"/>
    <w:tmpl w:val="9154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74E6613"/>
    <w:multiLevelType w:val="multilevel"/>
    <w:tmpl w:val="6812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D8C59F3"/>
    <w:multiLevelType w:val="multilevel"/>
    <w:tmpl w:val="F06E3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48A354F1"/>
    <w:multiLevelType w:val="multilevel"/>
    <w:tmpl w:val="BFC0D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4E902A12"/>
    <w:multiLevelType w:val="multilevel"/>
    <w:tmpl w:val="575E1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FB0777F"/>
    <w:multiLevelType w:val="multilevel"/>
    <w:tmpl w:val="2ACC5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4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492"/>
    <w:rsid w:val="00143492"/>
    <w:rsid w:val="0017771E"/>
    <w:rsid w:val="006C405E"/>
    <w:rsid w:val="008F6FF8"/>
    <w:rsid w:val="00EC0560"/>
    <w:rsid w:val="00EC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EF2674B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C3E2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3E25"/>
    <w:rPr>
      <w:rFonts w:ascii="Times New Roman" w:hAnsi="Times New Roman" w:eastAsia="Times New Roman" w:cs="Times New Roman"/>
      <w:color w:val="000000"/>
      <w:sz w:val="24"/>
      <w:szCs w:val="18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C3E25"/>
    <w:rPr>
      <w:rFonts w:ascii="Arial" w:hAnsi="Arial" w:eastAsia="Times New Roman" w:cs="Arial"/>
      <w:color w:val="000000"/>
      <w:sz w:val="18"/>
      <w:szCs w:val="18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C3E25"/>
    <w:rPr>
      <w:rFonts w:ascii="Arial" w:hAnsi="Arial" w:eastAsia="Times New Roman" w:cs="Arial"/>
      <w:color w:val="000000"/>
      <w:sz w:val="18"/>
      <w:szCs w:val="18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C3E25"/>
    <w:rPr>
      <w:rFonts w:ascii="Arial" w:hAnsi="Arial" w:eastAsia="Times New Roman" w:cs="Arial"/>
      <w:color w:val="000000"/>
      <w:sz w:val="18"/>
      <w:szCs w:val="18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C3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3E25"/>
    <w:rPr>
      <w:rFonts w:ascii="Times New Roman" w:cs="Times New Roman" w:eastAsia="Times New Roman" w:hAnsi="Times New Roman"/>
      <w:color w:val="000000"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3E25"/>
    <w:rPr>
      <w:rFonts w:ascii="Arial" w:cs="Arial" w:eastAsia="Times New Roman" w:hAnsi="Arial"/>
      <w:color w:val="000000"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3E25"/>
    <w:rPr>
      <w:rFonts w:ascii="Arial" w:cs="Arial" w:eastAsia="Times New Roman" w:hAnsi="Arial"/>
      <w:color w:val="000000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3E25"/>
    <w:rPr>
      <w:rFonts w:ascii="Arial" w:cs="Arial" w:eastAsia="Times New Roman" w:hAnsi="Arial"/>
      <w:color w:val="000000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530728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761709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000000" w:sz="18" w:space="10"/>
            <w:right w:val="none" w:color="auto" w:sz="0" w:space="0"/>
          </w:divBdr>
        </w:div>
        <w:div w:id="1446847491">
          <w:marLeft w:val="400"/>
          <w:marRight w:val="40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656565" w:sz="6" w:space="0"/>
            <w:right w:val="none" w:color="auto" w:sz="0" w:space="0"/>
          </w:divBdr>
        </w:div>
        <w:div w:id="1422216005">
          <w:marLeft w:val="400"/>
          <w:marRight w:val="40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656565" w:sz="6" w:space="7"/>
            <w:right w:val="none" w:color="auto" w:sz="0" w:space="0"/>
          </w:divBdr>
          <w:divsChild>
            <w:div w:id="66532951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4775180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91482380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260138936">
          <w:marLeft w:val="400"/>
          <w:marRight w:val="40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656565" w:sz="6" w:space="15"/>
            <w:right w:val="none" w:color="auto" w:sz="0" w:space="0"/>
          </w:divBdr>
          <w:divsChild>
            <w:div w:id="145779905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521091518">
          <w:marLeft w:val="200"/>
          <w:marRight w:val="20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402099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391782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8767451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9372364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291477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2761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24560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16763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68512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036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76573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587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0541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  <w:div w:id="215359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282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55643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206721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  <w:div w:id="1115248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  <w:div w:id="86633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2024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7867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225876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05693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5703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697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875616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1153987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999014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640080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3332904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471443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5532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5184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40501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17502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5902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https://www.njuskalo.hr/korisnik/---ivan---" Type="http://schemas.openxmlformats.org/officeDocument/2006/relationships/hyperlink" Id="rId8"/><Relationship TargetMode="External" Target="https://www.njuskalo.hr/index.php?ctl=contact" Type="http://schemas.openxmlformats.org/officeDocument/2006/relationships/hyperlink" Id="rId13"/><Relationship TargetMode="External" Target="https://www.vecernji.hr/" Type="http://schemas.openxmlformats.org/officeDocument/2006/relationships/hyperlink" Id="rId18"/><Relationship Target="styles.xml" Type="http://schemas.openxmlformats.org/officeDocument/2006/relationships/styles" Id="rId3"/><Relationship TargetMode="External" Target="https://www.njuskalo.hr/dodatne-ponude?pageId=2&amp;classifiedId=30815408" Type="http://schemas.openxmlformats.org/officeDocument/2006/relationships/hyperlink" Id="rId7"/><Relationship TargetMode="External" Target="tel:+38516500953" Type="http://schemas.openxmlformats.org/officeDocument/2006/relationships/hyperlink" Id="rId12"/><Relationship TargetMode="External" Target="https://www.24sata.hr/" Type="http://schemas.openxmlformats.org/officeDocument/2006/relationships/hyperlink" Id="rId17"/><Relationship Target="numbering.xml" Type="http://schemas.openxmlformats.org/officeDocument/2006/relationships/numbering" Id="rId2"/><Relationship TargetMode="External" Target="https://www.njuskalo.hr/sitemap/" Type="http://schemas.openxmlformats.org/officeDocument/2006/relationships/hyperlink" Id="rId16"/><Relationship Target="theme/theme1.xml" Type="http://schemas.openxmlformats.org/officeDocument/2006/relationships/theme" Id="rId20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Mode="External" Target="tel:+385989604069" Type="http://schemas.openxmlformats.org/officeDocument/2006/relationships/hyperlink" Id="rId11"/><Relationship Target="settings.xml" Type="http://schemas.openxmlformats.org/officeDocument/2006/relationships/settings" Id="rId5"/><Relationship TargetMode="External" Target="https://www.njuskalo.hr/3d/static/lgl/index.html" Type="http://schemas.openxmlformats.org/officeDocument/2006/relationships/hyperlink" Id="rId15"/><Relationship TargetMode="External" Target="https://www.njuskalo.hr/korisnik/---ivan---" Type="http://schemas.openxmlformats.org/officeDocument/2006/relationships/hyperlink" Id="rId10"/><Relationship Target="fontTable.xml" Type="http://schemas.openxmlformats.org/officeDocument/2006/relationships/fontTable" Id="rId19"/><Relationship Target="stylesWithEffects.xml" Type="http://schemas.microsoft.com/office/2007/relationships/stylesWithEffects" Id="rId4"/><Relationship TargetMode="External" Target="https://www.njuskalo.hr/korisnik/---ivan---" Type="http://schemas.openxmlformats.org/officeDocument/2006/relationships/hyperlink" Id="rId9"/><Relationship TargetMode="External" Target="https://www.njuskalo.hr/index.php?ctl=help&amp;topic_id=1" Type="http://schemas.openxmlformats.org/officeDocument/2006/relationships/hyperlink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264</properties:Words>
  <properties:Characters>1689</properties:Characters>
  <properties:Lines>113</properties:Lines>
  <properties:Paragraphs>103</properties:Paragraphs>
  <properties:TotalTime>3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7">
      <vt:lpstr/>
      <vt:lpstr>VW Transporter 1,9 TD reg 2021</vt:lpstr>
      <vt:lpstr>    Veleprodajna cijena: </vt:lpstr>
      <vt:lpstr>    Osnovne informacije</vt:lpstr>
      <vt:lpstr>    Opis oglasa</vt:lpstr>
      <vt:lpstr>        ---ivan---</vt:lpstr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2020-05-06T15:42:00Z</dcterms:created>
  <dc:creator>Nika Klepac</dc:creator>
  <dc:description/>
  <cp:keywords/>
  <cp:lastModifiedBy>Ivan Čulić</cp:lastModifiedBy>
  <cp:lastPrinted>2020-05-11T07:26:00Z</cp:lastPrinted>
  <dcterms:modified xmlns:xsi="http://www.w3.org/2001/XMLSchema-instance" xsi:type="dcterms:W3CDTF">2020-05-11T07:26:00Z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St-1794/2015-13-1 - VW Transporter 1 (VW Transporter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